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881" w:rsidRDefault="00EF6881" w:rsidP="00EF68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MILNER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F6881" w:rsidRDefault="00EF6881" w:rsidP="00EF68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Topcliffe, Yorkshire. (Probably the one in the North Riding). Miller.</w:t>
      </w:r>
    </w:p>
    <w:p w:rsidR="00EF6881" w:rsidRDefault="00EF6881" w:rsidP="00EF6881">
      <w:pPr>
        <w:rPr>
          <w:rFonts w:ascii="Times New Roman" w:hAnsi="Times New Roman" w:cs="Times New Roman"/>
        </w:rPr>
      </w:pPr>
    </w:p>
    <w:p w:rsidR="00EF6881" w:rsidRDefault="00EF6881" w:rsidP="00EF6881">
      <w:pPr>
        <w:rPr>
          <w:rFonts w:ascii="Times New Roman" w:hAnsi="Times New Roman" w:cs="Times New Roman"/>
        </w:rPr>
      </w:pPr>
    </w:p>
    <w:p w:rsidR="00EF6881" w:rsidRDefault="00EF6881" w:rsidP="00EF68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Margaret </w:t>
      </w:r>
      <w:proofErr w:type="spellStart"/>
      <w:r>
        <w:rPr>
          <w:rFonts w:ascii="Times New Roman" w:hAnsi="Times New Roman" w:cs="Times New Roman"/>
        </w:rPr>
        <w:t>Darell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EF6881" w:rsidRDefault="00EF6881" w:rsidP="00EF68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F6881" w:rsidRDefault="00EF6881" w:rsidP="00EF6881">
      <w:pPr>
        <w:rPr>
          <w:rFonts w:ascii="Times New Roman" w:hAnsi="Times New Roman" w:cs="Times New Roman"/>
        </w:rPr>
      </w:pPr>
    </w:p>
    <w:p w:rsidR="00EF6881" w:rsidRDefault="00EF6881" w:rsidP="00EF6881">
      <w:pPr>
        <w:rPr>
          <w:rFonts w:ascii="Times New Roman" w:hAnsi="Times New Roman" w:cs="Times New Roman"/>
        </w:rPr>
      </w:pPr>
    </w:p>
    <w:p w:rsidR="00EF6881" w:rsidRDefault="00EF6881" w:rsidP="00EF68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September 2017</w:t>
      </w:r>
    </w:p>
    <w:p w:rsidR="006B2F86" w:rsidRPr="00E71FC3" w:rsidRDefault="00EF688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881" w:rsidRDefault="00EF6881" w:rsidP="00E71FC3">
      <w:r>
        <w:separator/>
      </w:r>
    </w:p>
  </w:endnote>
  <w:endnote w:type="continuationSeparator" w:id="0">
    <w:p w:rsidR="00EF6881" w:rsidRDefault="00EF688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881" w:rsidRDefault="00EF6881" w:rsidP="00E71FC3">
      <w:r>
        <w:separator/>
      </w:r>
    </w:p>
  </w:footnote>
  <w:footnote w:type="continuationSeparator" w:id="0">
    <w:p w:rsidR="00EF6881" w:rsidRDefault="00EF688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88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EF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749A45-EC05-402D-AA86-153A512D9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688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F68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2017-09-08T19:26:00Z</dcterms:created>
  <dcterms:modified xsi:type="dcterms:W3CDTF">2017-09-08T19:27:00Z</dcterms:modified>
</cp:coreProperties>
</file>